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B6C" w:rsidRDefault="00AE5B6C" w:rsidP="008E383F">
      <w:r>
        <w:t>2012-2013 EĞİTİM-ÖĞRETİM YILI ÜZÜMLÜ KIZ TEKNİK ve MESLEK LİSESİ 11. SINIF 1. DÖNEM 1. YAZILI SORULARININ CEVAPLARI</w:t>
      </w:r>
    </w:p>
    <w:p w:rsidR="00AE5B6C" w:rsidRDefault="00AE5B6C" w:rsidP="008E383F">
      <w:r>
        <w:t xml:space="preserve">                                                                                        CEVAPLAR</w:t>
      </w:r>
    </w:p>
    <w:p w:rsidR="00AE5B6C" w:rsidRDefault="00AE5B6C" w:rsidP="008E383F">
      <w:r>
        <w:t>1)E=</w:t>
      </w:r>
      <w:r w:rsidRPr="005222E9">
        <w:fldChar w:fldCharType="begin"/>
      </w:r>
      <w:r w:rsidRPr="005222E9">
        <w:instrText xml:space="preserve"> QUOTE </w:instrText>
      </w:r>
      <w:r w:rsidRPr="005222E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383F&quot;/&gt;&lt;wsp:rsid wsp:val=&quot;00220B44&quot;/&gt;&lt;wsp:rsid wsp:val=&quot;002C1340&quot;/&gt;&lt;wsp:rsid wsp:val=&quot;003818BD&quot;/&gt;&lt;wsp:rsid wsp:val=&quot;004B42A0&quot;/&gt;&lt;wsp:rsid wsp:val=&quot;007B2780&quot;/&gt;&lt;wsp:rsid wsp:val=&quot;00823F85&quot;/&gt;&lt;wsp:rsid wsp:val=&quot;008E383F&quot;/&gt;&lt;/wsp:rsids&gt;&lt;/w:docPr&gt;&lt;w:body&gt;&lt;w:p wsp:rsidR=&quot;00000000&quot; wsp:rsidRDefault=&quot;00220B44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Pr="005222E9">
        <w:instrText xml:space="preserve"> </w:instrText>
      </w:r>
      <w:r w:rsidRPr="005222E9">
        <w:fldChar w:fldCharType="separate"/>
      </w:r>
      <w:r w:rsidRPr="005222E9">
        <w:pict>
          <v:shape id="_x0000_i1026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383F&quot;/&gt;&lt;wsp:rsid wsp:val=&quot;00220B44&quot;/&gt;&lt;wsp:rsid wsp:val=&quot;002C1340&quot;/&gt;&lt;wsp:rsid wsp:val=&quot;003818BD&quot;/&gt;&lt;wsp:rsid wsp:val=&quot;004B42A0&quot;/&gt;&lt;wsp:rsid wsp:val=&quot;007B2780&quot;/&gt;&lt;wsp:rsid wsp:val=&quot;00823F85&quot;/&gt;&lt;wsp:rsid wsp:val=&quot;008E383F&quot;/&gt;&lt;/wsp:rsids&gt;&lt;/w:docPr&gt;&lt;w:body&gt;&lt;w:p wsp:rsidR=&quot;00000000&quot; wsp:rsidRDefault=&quot;00220B44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Pr="005222E9">
        <w:fldChar w:fldCharType="end"/>
      </w:r>
      <w:r>
        <w:t>m</w:t>
      </w:r>
      <w:r w:rsidRPr="005222E9">
        <w:fldChar w:fldCharType="begin"/>
      </w:r>
      <w:r w:rsidRPr="005222E9">
        <w:instrText xml:space="preserve"> QUOTE </w:instrText>
      </w:r>
      <w:r w:rsidRPr="005222E9">
        <w:pict>
          <v:shape id="_x0000_i1027" type="#_x0000_t75" style="width:28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383F&quot;/&gt;&lt;wsp:rsid wsp:val=&quot;00202DFB&quot;/&gt;&lt;wsp:rsid wsp:val=&quot;002C1340&quot;/&gt;&lt;wsp:rsid wsp:val=&quot;003818BD&quot;/&gt;&lt;wsp:rsid wsp:val=&quot;004B42A0&quot;/&gt;&lt;wsp:rsid wsp:val=&quot;005222E9&quot;/&gt;&lt;wsp:rsid wsp:val=&quot;007B2780&quot;/&gt;&lt;wsp:rsid wsp:val=&quot;00823F85&quot;/&gt;&lt;wsp:rsid wsp:val=&quot;008E383F&quot;/&gt;&lt;/wsp:rsids&gt;&lt;/w:docPr&gt;&lt;w:body&gt;&lt;w:p wsp:rsidR=&quot;00000000&quot; wsp:rsidRDefault=&quot;00202DFB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/w:rPr&gt;&lt;m:t&gt;(2v)&lt;/m:t&gt;&lt;/m:r&gt;&lt;/m:e&gt;&lt;m:sup&gt;&lt;m:r&gt;&lt;w:rPr&gt;&lt;w:rFonts w:ascii=&quot;Cambria Math&quot; w:fareast=&quot;Times New Roman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5222E9">
        <w:instrText xml:space="preserve"> </w:instrText>
      </w:r>
      <w:r w:rsidRPr="005222E9">
        <w:fldChar w:fldCharType="separate"/>
      </w:r>
      <w:r w:rsidRPr="005222E9">
        <w:pict>
          <v:shape id="_x0000_i1028" type="#_x0000_t75" style="width:28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383F&quot;/&gt;&lt;wsp:rsid wsp:val=&quot;00202DFB&quot;/&gt;&lt;wsp:rsid wsp:val=&quot;002C1340&quot;/&gt;&lt;wsp:rsid wsp:val=&quot;003818BD&quot;/&gt;&lt;wsp:rsid wsp:val=&quot;004B42A0&quot;/&gt;&lt;wsp:rsid wsp:val=&quot;005222E9&quot;/&gt;&lt;wsp:rsid wsp:val=&quot;007B2780&quot;/&gt;&lt;wsp:rsid wsp:val=&quot;00823F85&quot;/&gt;&lt;wsp:rsid wsp:val=&quot;008E383F&quot;/&gt;&lt;/wsp:rsids&gt;&lt;/w:docPr&gt;&lt;w:body&gt;&lt;w:p wsp:rsidR=&quot;00000000&quot; wsp:rsidRDefault=&quot;00202DFB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/w:rPr&gt;&lt;m:t&gt;(2v)&lt;/m:t&gt;&lt;/m:r&gt;&lt;/m:e&gt;&lt;m:sup&gt;&lt;m:r&gt;&lt;w:rPr&gt;&lt;w:rFonts w:ascii=&quot;Cambria Math&quot; w:fareast=&quot;Times New Roman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5222E9">
        <w:fldChar w:fldCharType="end"/>
      </w:r>
      <w:r>
        <w:t xml:space="preserve">= </w:t>
      </w:r>
      <w:r w:rsidRPr="005222E9">
        <w:fldChar w:fldCharType="begin"/>
      </w:r>
      <w:r w:rsidRPr="005222E9">
        <w:instrText xml:space="preserve"> QUOTE </w:instrText>
      </w:r>
      <w:r w:rsidRPr="005222E9">
        <w:pict>
          <v:shape id="_x0000_i1029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383F&quot;/&gt;&lt;wsp:rsid wsp:val=&quot;002C1340&quot;/&gt;&lt;wsp:rsid wsp:val=&quot;003818BD&quot;/&gt;&lt;wsp:rsid wsp:val=&quot;004B42A0&quot;/&gt;&lt;wsp:rsid wsp:val=&quot;005222E9&quot;/&gt;&lt;wsp:rsid wsp:val=&quot;007B2780&quot;/&gt;&lt;wsp:rsid wsp:val=&quot;00823F85&quot;/&gt;&lt;wsp:rsid wsp:val=&quot;008E383F&quot;/&gt;&lt;wsp:rsid wsp:val=&quot;00BB529E&quot;/&gt;&lt;/wsp:rsids&gt;&lt;/w:docPr&gt;&lt;w:body&gt;&lt;w:p wsp:rsidR=&quot;00000000&quot; wsp:rsidRDefault=&quot;00BB529E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Pr="005222E9">
        <w:instrText xml:space="preserve"> </w:instrText>
      </w:r>
      <w:r w:rsidRPr="005222E9">
        <w:fldChar w:fldCharType="separate"/>
      </w:r>
      <w:r w:rsidRPr="005222E9">
        <w:pict>
          <v:shape id="_x0000_i103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383F&quot;/&gt;&lt;wsp:rsid wsp:val=&quot;002C1340&quot;/&gt;&lt;wsp:rsid wsp:val=&quot;003818BD&quot;/&gt;&lt;wsp:rsid wsp:val=&quot;004B42A0&quot;/&gt;&lt;wsp:rsid wsp:val=&quot;005222E9&quot;/&gt;&lt;wsp:rsid wsp:val=&quot;007B2780&quot;/&gt;&lt;wsp:rsid wsp:val=&quot;00823F85&quot;/&gt;&lt;wsp:rsid wsp:val=&quot;008E383F&quot;/&gt;&lt;wsp:rsid wsp:val=&quot;00BB529E&quot;/&gt;&lt;/wsp:rsids&gt;&lt;/w:docPr&gt;&lt;w:body&gt;&lt;w:p wsp:rsidR=&quot;00000000&quot; wsp:rsidRDefault=&quot;00BB529E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Pr="005222E9">
        <w:fldChar w:fldCharType="end"/>
      </w:r>
      <w:r>
        <w:t>m</w:t>
      </w:r>
      <w:r w:rsidRPr="005222E9">
        <w:fldChar w:fldCharType="begin"/>
      </w:r>
      <w:r w:rsidRPr="005222E9">
        <w:instrText xml:space="preserve"> QUOTE </w:instrText>
      </w:r>
      <w:r w:rsidRPr="005222E9">
        <w:pict>
          <v:shape id="_x0000_i1031" type="#_x0000_t75" style="width:19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383F&quot;/&gt;&lt;wsp:rsid wsp:val=&quot;002C1340&quot;/&gt;&lt;wsp:rsid wsp:val=&quot;003818BD&quot;/&gt;&lt;wsp:rsid wsp:val=&quot;004B42A0&quot;/&gt;&lt;wsp:rsid wsp:val=&quot;005222E9&quot;/&gt;&lt;wsp:rsid wsp:val=&quot;007B2780&quot;/&gt;&lt;wsp:rsid wsp:val=&quot;00823F85&quot;/&gt;&lt;wsp:rsid wsp:val=&quot;008E383F&quot;/&gt;&lt;wsp:rsid wsp:val=&quot;00E418E6&quot;/&gt;&lt;/wsp:rsids&gt;&lt;/w:docPr&gt;&lt;w:body&gt;&lt;w:p wsp:rsidR=&quot;00000000&quot; wsp:rsidRDefault=&quot;00E418E6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/w:rPr&gt;&lt;m:t&gt;4v&lt;/m:t&gt;&lt;/m:r&gt;&lt;/m:e&gt;&lt;m:sup&gt;&lt;m:r&gt;&lt;w:rPr&gt;&lt;w:rFonts w:ascii=&quot;Cambria Math&quot; w:fareast=&quot;Times New Roman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5222E9">
        <w:instrText xml:space="preserve"> </w:instrText>
      </w:r>
      <w:r w:rsidRPr="005222E9">
        <w:fldChar w:fldCharType="separate"/>
      </w:r>
      <w:r w:rsidRPr="005222E9">
        <w:pict>
          <v:shape id="_x0000_i1032" type="#_x0000_t75" style="width:19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383F&quot;/&gt;&lt;wsp:rsid wsp:val=&quot;002C1340&quot;/&gt;&lt;wsp:rsid wsp:val=&quot;003818BD&quot;/&gt;&lt;wsp:rsid wsp:val=&quot;004B42A0&quot;/&gt;&lt;wsp:rsid wsp:val=&quot;005222E9&quot;/&gt;&lt;wsp:rsid wsp:val=&quot;007B2780&quot;/&gt;&lt;wsp:rsid wsp:val=&quot;00823F85&quot;/&gt;&lt;wsp:rsid wsp:val=&quot;008E383F&quot;/&gt;&lt;wsp:rsid wsp:val=&quot;00E418E6&quot;/&gt;&lt;/wsp:rsids&gt;&lt;/w:docPr&gt;&lt;w:body&gt;&lt;w:p wsp:rsidR=&quot;00000000&quot; wsp:rsidRDefault=&quot;00E418E6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/w:rPr&gt;&lt;m:t&gt;4v&lt;/m:t&gt;&lt;/m:r&gt;&lt;/m:e&gt;&lt;m:sup&gt;&lt;m:r&gt;&lt;w:rPr&gt;&lt;w:rFonts w:ascii=&quot;Cambria Math&quot; w:fareast=&quot;Times New Roman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5222E9">
        <w:fldChar w:fldCharType="end"/>
      </w:r>
      <w:r>
        <w:t xml:space="preserve">            </w:t>
      </w:r>
      <w:r w:rsidRPr="005222E9">
        <w:fldChar w:fldCharType="begin"/>
      </w:r>
      <w:r w:rsidRPr="005222E9">
        <w:instrText xml:space="preserve"> QUOTE </w:instrText>
      </w:r>
      <w:r w:rsidRPr="005222E9">
        <w:pict>
          <v:shape id="_x0000_i1033" type="#_x0000_t75" style="width:14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383F&quot;/&gt;&lt;wsp:rsid wsp:val=&quot;002C1340&quot;/&gt;&lt;wsp:rsid wsp:val=&quot;003818BD&quot;/&gt;&lt;wsp:rsid wsp:val=&quot;004B42A0&quot;/&gt;&lt;wsp:rsid wsp:val=&quot;005222E9&quot;/&gt;&lt;wsp:rsid wsp:val=&quot;007B2780&quot;/&gt;&lt;wsp:rsid wsp:val=&quot;00823F85&quot;/&gt;&lt;wsp:rsid wsp:val=&quot;008E383F&quot;/&gt;&lt;wsp:rsid wsp:val=&quot;00F95151&quot;/&gt;&lt;/wsp:rsids&gt;&lt;/w:docPr&gt;&lt;w:body&gt;&lt;w:p wsp:rsidR=&quot;00000000&quot; wsp:rsidRDefault=&quot;00F95151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E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X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5222E9">
        <w:instrText xml:space="preserve"> </w:instrText>
      </w:r>
      <w:r w:rsidRPr="005222E9">
        <w:fldChar w:fldCharType="separate"/>
      </w:r>
      <w:r w:rsidRPr="005222E9">
        <w:pict>
          <v:shape id="_x0000_i1034" type="#_x0000_t75" style="width:14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383F&quot;/&gt;&lt;wsp:rsid wsp:val=&quot;002C1340&quot;/&gt;&lt;wsp:rsid wsp:val=&quot;003818BD&quot;/&gt;&lt;wsp:rsid wsp:val=&quot;004B42A0&quot;/&gt;&lt;wsp:rsid wsp:val=&quot;005222E9&quot;/&gt;&lt;wsp:rsid wsp:val=&quot;007B2780&quot;/&gt;&lt;wsp:rsid wsp:val=&quot;00823F85&quot;/&gt;&lt;wsp:rsid wsp:val=&quot;008E383F&quot;/&gt;&lt;wsp:rsid wsp:val=&quot;00F95151&quot;/&gt;&lt;/wsp:rsids&gt;&lt;/w:docPr&gt;&lt;w:body&gt;&lt;w:p wsp:rsidR=&quot;00000000&quot; wsp:rsidRDefault=&quot;00F95151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E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X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5222E9">
        <w:fldChar w:fldCharType="end"/>
      </w:r>
      <w:r>
        <w:t>=</w:t>
      </w:r>
      <w:r w:rsidRPr="005222E9">
        <w:fldChar w:fldCharType="begin"/>
      </w:r>
      <w:r w:rsidRPr="005222E9">
        <w:instrText xml:space="preserve"> QUOTE </w:instrText>
      </w:r>
      <w:r w:rsidRPr="005222E9">
        <w:pict>
          <v:shape id="_x0000_i1035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383F&quot;/&gt;&lt;wsp:rsid wsp:val=&quot;00132650&quot;/&gt;&lt;wsp:rsid wsp:val=&quot;002C1340&quot;/&gt;&lt;wsp:rsid wsp:val=&quot;003818BD&quot;/&gt;&lt;wsp:rsid wsp:val=&quot;004B42A0&quot;/&gt;&lt;wsp:rsid wsp:val=&quot;005222E9&quot;/&gt;&lt;wsp:rsid wsp:val=&quot;007B2780&quot;/&gt;&lt;wsp:rsid wsp:val=&quot;00823F85&quot;/&gt;&lt;wsp:rsid wsp:val=&quot;008E383F&quot;/&gt;&lt;/wsp:rsids&gt;&lt;/w:docPr&gt;&lt;w:body&gt;&lt;w:p wsp:rsidR=&quot;00000000&quot; wsp:rsidRDefault=&quot;00132650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Pr="005222E9">
        <w:instrText xml:space="preserve"> </w:instrText>
      </w:r>
      <w:r w:rsidRPr="005222E9">
        <w:fldChar w:fldCharType="separate"/>
      </w:r>
      <w:r w:rsidRPr="005222E9">
        <w:pict>
          <v:shape id="_x0000_i1036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383F&quot;/&gt;&lt;wsp:rsid wsp:val=&quot;00132650&quot;/&gt;&lt;wsp:rsid wsp:val=&quot;002C1340&quot;/&gt;&lt;wsp:rsid wsp:val=&quot;003818BD&quot;/&gt;&lt;wsp:rsid wsp:val=&quot;004B42A0&quot;/&gt;&lt;wsp:rsid wsp:val=&quot;005222E9&quot;/&gt;&lt;wsp:rsid wsp:val=&quot;007B2780&quot;/&gt;&lt;wsp:rsid wsp:val=&quot;00823F85&quot;/&gt;&lt;wsp:rsid wsp:val=&quot;008E383F&quot;/&gt;&lt;/wsp:rsids&gt;&lt;/w:docPr&gt;&lt;w:body&gt;&lt;w:p wsp:rsidR=&quot;00000000&quot; wsp:rsidRDefault=&quot;00132650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Pr="005222E9">
        <w:fldChar w:fldCharType="end"/>
      </w:r>
      <w:r>
        <w:t>m</w:t>
      </w:r>
      <w:r w:rsidRPr="005222E9">
        <w:fldChar w:fldCharType="begin"/>
      </w:r>
      <w:r w:rsidRPr="005222E9">
        <w:instrText xml:space="preserve"> QUOTE </w:instrText>
      </w:r>
      <w:r w:rsidRPr="005222E9">
        <w:pict>
          <v:shape id="_x0000_i1037" type="#_x0000_t75" style="width:28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383F&quot;/&gt;&lt;wsp:rsid wsp:val=&quot;002C1340&quot;/&gt;&lt;wsp:rsid wsp:val=&quot;003818BD&quot;/&gt;&lt;wsp:rsid wsp:val=&quot;004B42A0&quot;/&gt;&lt;wsp:rsid wsp:val=&quot;005222E9&quot;/&gt;&lt;wsp:rsid wsp:val=&quot;007B2780&quot;/&gt;&lt;wsp:rsid wsp:val=&quot;00823F85&quot;/&gt;&lt;wsp:rsid wsp:val=&quot;008E383F&quot;/&gt;&lt;wsp:rsid wsp:val=&quot;00DE7143&quot;/&gt;&lt;/wsp:rsids&gt;&lt;/w:docPr&gt;&lt;w:body&gt;&lt;w:p wsp:rsidR=&quot;00000000&quot; wsp:rsidRDefault=&quot;00DE7143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/w:rPr&gt;&lt;m:t&gt;(4v)&lt;/m:t&gt;&lt;/m:r&gt;&lt;/m:e&gt;&lt;m:sup&gt;&lt;m:r&gt;&lt;w:rPr&gt;&lt;w:rFonts w:ascii=&quot;Cambria Math&quot; w:fareast=&quot;Times New Roman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5222E9">
        <w:instrText xml:space="preserve"> </w:instrText>
      </w:r>
      <w:r w:rsidRPr="005222E9">
        <w:fldChar w:fldCharType="separate"/>
      </w:r>
      <w:r w:rsidRPr="005222E9">
        <w:pict>
          <v:shape id="_x0000_i1038" type="#_x0000_t75" style="width:28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383F&quot;/&gt;&lt;wsp:rsid wsp:val=&quot;002C1340&quot;/&gt;&lt;wsp:rsid wsp:val=&quot;003818BD&quot;/&gt;&lt;wsp:rsid wsp:val=&quot;004B42A0&quot;/&gt;&lt;wsp:rsid wsp:val=&quot;005222E9&quot;/&gt;&lt;wsp:rsid wsp:val=&quot;007B2780&quot;/&gt;&lt;wsp:rsid wsp:val=&quot;00823F85&quot;/&gt;&lt;wsp:rsid wsp:val=&quot;008E383F&quot;/&gt;&lt;wsp:rsid wsp:val=&quot;00DE7143&quot;/&gt;&lt;/wsp:rsids&gt;&lt;/w:docPr&gt;&lt;w:body&gt;&lt;w:p wsp:rsidR=&quot;00000000&quot; wsp:rsidRDefault=&quot;00DE7143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/w:rPr&gt;&lt;m:t&gt;(4v)&lt;/m:t&gt;&lt;/m:r&gt;&lt;/m:e&gt;&lt;m:sup&gt;&lt;m:r&gt;&lt;w:rPr&gt;&lt;w:rFonts w:ascii=&quot;Cambria Math&quot; w:fareast=&quot;Times New Roman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5222E9">
        <w:fldChar w:fldCharType="end"/>
      </w:r>
      <w:r>
        <w:t xml:space="preserve"> = = </w:t>
      </w:r>
      <w:r w:rsidRPr="005222E9">
        <w:fldChar w:fldCharType="begin"/>
      </w:r>
      <w:r w:rsidRPr="005222E9">
        <w:instrText xml:space="preserve"> QUOTE </w:instrText>
      </w:r>
      <w:r w:rsidRPr="005222E9">
        <w:pict>
          <v:shape id="_x0000_i1039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383F&quot;/&gt;&lt;wsp:rsid wsp:val=&quot;00004EC1&quot;/&gt;&lt;wsp:rsid wsp:val=&quot;002C1340&quot;/&gt;&lt;wsp:rsid wsp:val=&quot;003818BD&quot;/&gt;&lt;wsp:rsid wsp:val=&quot;004B42A0&quot;/&gt;&lt;wsp:rsid wsp:val=&quot;005222E9&quot;/&gt;&lt;wsp:rsid wsp:val=&quot;007B2780&quot;/&gt;&lt;wsp:rsid wsp:val=&quot;00823F85&quot;/&gt;&lt;wsp:rsid wsp:val=&quot;008E383F&quot;/&gt;&lt;/wsp:rsids&gt;&lt;/w:docPr&gt;&lt;w:body&gt;&lt;w:p wsp:rsidR=&quot;00000000&quot; wsp:rsidRDefault=&quot;00004EC1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Pr="005222E9">
        <w:instrText xml:space="preserve"> </w:instrText>
      </w:r>
      <w:r w:rsidRPr="005222E9">
        <w:fldChar w:fldCharType="separate"/>
      </w:r>
      <w:r w:rsidRPr="005222E9">
        <w:pict>
          <v:shape id="_x0000_i104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383F&quot;/&gt;&lt;wsp:rsid wsp:val=&quot;00004EC1&quot;/&gt;&lt;wsp:rsid wsp:val=&quot;002C1340&quot;/&gt;&lt;wsp:rsid wsp:val=&quot;003818BD&quot;/&gt;&lt;wsp:rsid wsp:val=&quot;004B42A0&quot;/&gt;&lt;wsp:rsid wsp:val=&quot;005222E9&quot;/&gt;&lt;wsp:rsid wsp:val=&quot;007B2780&quot;/&gt;&lt;wsp:rsid wsp:val=&quot;00823F85&quot;/&gt;&lt;wsp:rsid wsp:val=&quot;008E383F&quot;/&gt;&lt;/wsp:rsids&gt;&lt;/w:docPr&gt;&lt;w:body&gt;&lt;w:p wsp:rsidR=&quot;00000000&quot; wsp:rsidRDefault=&quot;00004EC1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Pr="005222E9">
        <w:fldChar w:fldCharType="end"/>
      </w:r>
      <w:r>
        <w:t>m</w:t>
      </w:r>
      <w:r w:rsidRPr="005222E9">
        <w:fldChar w:fldCharType="begin"/>
      </w:r>
      <w:r w:rsidRPr="005222E9">
        <w:instrText xml:space="preserve"> QUOTE </w:instrText>
      </w:r>
      <w:r w:rsidRPr="005222E9">
        <w:pict>
          <v:shape id="_x0000_i1041" type="#_x0000_t75" style="width:25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383F&quot;/&gt;&lt;wsp:rsid wsp:val=&quot;002C1340&quot;/&gt;&lt;wsp:rsid wsp:val=&quot;003818BD&quot;/&gt;&lt;wsp:rsid wsp:val=&quot;004B42A0&quot;/&gt;&lt;wsp:rsid wsp:val=&quot;005222E9&quot;/&gt;&lt;wsp:rsid wsp:val=&quot;007B2780&quot;/&gt;&lt;wsp:rsid wsp:val=&quot;00823F85&quot;/&gt;&lt;wsp:rsid wsp:val=&quot;008E383F&quot;/&gt;&lt;wsp:rsid wsp:val=&quot;00916149&quot;/&gt;&lt;/wsp:rsids&gt;&lt;/w:docPr&gt;&lt;w:body&gt;&lt;w:p wsp:rsidR=&quot;00000000&quot; wsp:rsidRDefault=&quot;00916149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/w:rPr&gt;&lt;m:t&gt;16v&lt;/m:t&gt;&lt;/m:r&gt;&lt;/m:e&gt;&lt;m:sup&gt;&lt;m:r&gt;&lt;w:rPr&gt;&lt;w:rFonts w:ascii=&quot;Cambria Math&quot; w:fareast=&quot;Times New Roman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5222E9">
        <w:instrText xml:space="preserve"> </w:instrText>
      </w:r>
      <w:r w:rsidRPr="005222E9">
        <w:fldChar w:fldCharType="separate"/>
      </w:r>
      <w:r w:rsidRPr="005222E9">
        <w:pict>
          <v:shape id="_x0000_i1042" type="#_x0000_t75" style="width:25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383F&quot;/&gt;&lt;wsp:rsid wsp:val=&quot;002C1340&quot;/&gt;&lt;wsp:rsid wsp:val=&quot;003818BD&quot;/&gt;&lt;wsp:rsid wsp:val=&quot;004B42A0&quot;/&gt;&lt;wsp:rsid wsp:val=&quot;005222E9&quot;/&gt;&lt;wsp:rsid wsp:val=&quot;007B2780&quot;/&gt;&lt;wsp:rsid wsp:val=&quot;00823F85&quot;/&gt;&lt;wsp:rsid wsp:val=&quot;008E383F&quot;/&gt;&lt;wsp:rsid wsp:val=&quot;00916149&quot;/&gt;&lt;/wsp:rsids&gt;&lt;/w:docPr&gt;&lt;w:body&gt;&lt;w:p wsp:rsidR=&quot;00000000&quot; wsp:rsidRDefault=&quot;00916149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/w:rPr&gt;&lt;m:t&gt;16v&lt;/m:t&gt;&lt;/m:r&gt;&lt;/m:e&gt;&lt;m:sup&gt;&lt;m:r&gt;&lt;w:rPr&gt;&lt;w:rFonts w:ascii=&quot;Cambria Math&quot; w:fareast=&quot;Times New Roman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5222E9">
        <w:fldChar w:fldCharType="end"/>
      </w:r>
      <w:r>
        <w:t xml:space="preserve">       </w:t>
      </w:r>
      <w:r w:rsidRPr="005222E9">
        <w:fldChar w:fldCharType="begin"/>
      </w:r>
      <w:r w:rsidRPr="005222E9">
        <w:instrText xml:space="preserve"> QUOTE </w:instrText>
      </w:r>
      <w:r w:rsidRPr="005222E9">
        <w:pict>
          <v:shape id="_x0000_i1043" type="#_x0000_t75" style="width:14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383F&quot;/&gt;&lt;wsp:rsid wsp:val=&quot;0011114F&quot;/&gt;&lt;wsp:rsid wsp:val=&quot;002C1340&quot;/&gt;&lt;wsp:rsid wsp:val=&quot;003818BD&quot;/&gt;&lt;wsp:rsid wsp:val=&quot;004B42A0&quot;/&gt;&lt;wsp:rsid wsp:val=&quot;005222E9&quot;/&gt;&lt;wsp:rsid wsp:val=&quot;007B2780&quot;/&gt;&lt;wsp:rsid wsp:val=&quot;00823F85&quot;/&gt;&lt;wsp:rsid wsp:val=&quot;008E383F&quot;/&gt;&lt;/wsp:rsids&gt;&lt;/w:docPr&gt;&lt;w:body&gt;&lt;w:p wsp:rsidR=&quot;00000000&quot; wsp:rsidRDefault=&quot;0011114F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E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X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5222E9">
        <w:instrText xml:space="preserve"> </w:instrText>
      </w:r>
      <w:r w:rsidRPr="005222E9">
        <w:fldChar w:fldCharType="separate"/>
      </w:r>
      <w:r w:rsidRPr="005222E9">
        <w:pict>
          <v:shape id="_x0000_i1044" type="#_x0000_t75" style="width:14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383F&quot;/&gt;&lt;wsp:rsid wsp:val=&quot;0011114F&quot;/&gt;&lt;wsp:rsid wsp:val=&quot;002C1340&quot;/&gt;&lt;wsp:rsid wsp:val=&quot;003818BD&quot;/&gt;&lt;wsp:rsid wsp:val=&quot;004B42A0&quot;/&gt;&lt;wsp:rsid wsp:val=&quot;005222E9&quot;/&gt;&lt;wsp:rsid wsp:val=&quot;007B2780&quot;/&gt;&lt;wsp:rsid wsp:val=&quot;00823F85&quot;/&gt;&lt;wsp:rsid wsp:val=&quot;008E383F&quot;/&gt;&lt;/wsp:rsids&gt;&lt;/w:docPr&gt;&lt;w:body&gt;&lt;w:p wsp:rsidR=&quot;00000000&quot; wsp:rsidRDefault=&quot;0011114F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E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X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5222E9">
        <w:fldChar w:fldCharType="end"/>
      </w:r>
      <w:r>
        <w:t>=4E dir.</w:t>
      </w:r>
    </w:p>
    <w:p w:rsidR="00AE5B6C" w:rsidRDefault="00AE5B6C" w:rsidP="008E383F"/>
    <w:p w:rsidR="00AE5B6C" w:rsidRDefault="00AE5B6C" w:rsidP="008E383F">
      <w:r>
        <w:t>2)P=W/t= m.g.Vort</w:t>
      </w:r>
    </w:p>
    <w:p w:rsidR="00AE5B6C" w:rsidRDefault="00AE5B6C" w:rsidP="008E383F">
      <w:r>
        <w:t>P=300.10.0,5</w:t>
      </w:r>
    </w:p>
    <w:p w:rsidR="00AE5B6C" w:rsidRDefault="00AE5B6C" w:rsidP="008E383F">
      <w:r>
        <w:t>P=1500 watt</w:t>
      </w:r>
    </w:p>
    <w:p w:rsidR="00AE5B6C" w:rsidRDefault="00AE5B6C" w:rsidP="008E383F"/>
    <w:p w:rsidR="00AE5B6C" w:rsidRDefault="00AE5B6C" w:rsidP="008E383F">
      <w:r>
        <w:t>3)Durgun sıvıların basıncı sıvının özkütlesine, sıvının derinliğine ve yerçekim ivmesine bağlıdır.</w:t>
      </w:r>
    </w:p>
    <w:p w:rsidR="00AE5B6C" w:rsidRDefault="00AE5B6C" w:rsidP="008E383F">
      <w:r>
        <w:t>4)</w:t>
      </w:r>
      <w:r w:rsidRPr="003818BD">
        <w:t xml:space="preserve"> </w:t>
      </w:r>
      <w:r>
        <w:t xml:space="preserve">Şekilde verilen küp düzgün geometrik şekil olduğundan yüksekliğe paralel kestiğimizde kesit alanıyla orantılı kütlelerde azalacak ve buna bağlı olarak basınç değişmeyecektir. </w:t>
      </w:r>
    </w:p>
    <w:p w:rsidR="00AE5B6C" w:rsidRDefault="00AE5B6C" w:rsidP="008E383F">
      <w:bookmarkStart w:id="0" w:name="_GoBack"/>
      <w:bookmarkEnd w:id="0"/>
    </w:p>
    <w:p w:rsidR="00AE5B6C" w:rsidRDefault="00AE5B6C" w:rsidP="008E383F">
      <w:r>
        <w:t>5)E1=10j    E2=4j        m=3g</w:t>
      </w:r>
    </w:p>
    <w:p w:rsidR="00AE5B6C" w:rsidRDefault="00AE5B6C" w:rsidP="008E383F">
      <w:r>
        <w:t>E1=E2+mgh               mgh=10-4=6j             3.10.h=6        h=6/30=0.2m</w:t>
      </w:r>
    </w:p>
    <w:p w:rsidR="00AE5B6C" w:rsidRDefault="00AE5B6C" w:rsidP="008E383F"/>
    <w:p w:rsidR="00AE5B6C" w:rsidRDefault="00AE5B6C" w:rsidP="008E383F">
      <w:r>
        <w:t>6</w:t>
      </w:r>
      <w:r w:rsidRPr="00823F85">
        <w:rPr>
          <w:rFonts w:cs="Calibri"/>
        </w:rPr>
        <w:t>)</w:t>
      </w:r>
      <w:r w:rsidRPr="00823F85">
        <w:rPr>
          <w:rFonts w:cs="Calibri"/>
          <w:b/>
          <w:bCs/>
          <w:color w:val="000000"/>
          <w:shd w:val="clear" w:color="auto" w:fill="FFFFFF"/>
        </w:rPr>
        <w:t xml:space="preserve"> Pascal Prensibi:</w:t>
      </w:r>
      <w:r w:rsidRPr="00823F85">
        <w:rPr>
          <w:rStyle w:val="apple-converted-space"/>
          <w:rFonts w:cs="Calibri"/>
          <w:color w:val="000000"/>
          <w:shd w:val="clear" w:color="auto" w:fill="FFFFFF"/>
        </w:rPr>
        <w:t> </w:t>
      </w:r>
      <w:r w:rsidRPr="00823F85">
        <w:rPr>
          <w:rStyle w:val="apple-style-span"/>
          <w:rFonts w:cs="Calibri"/>
          <w:color w:val="000000"/>
          <w:shd w:val="clear" w:color="auto" w:fill="FFFFFF"/>
        </w:rPr>
        <w:t>Sıvılar basıncı aynen her doğrultuda iletirler. Sadece doğrultu ve yönünü değiştirirler. Bundan yararlanarak su cenderesi, hidrolik fren... gibi sistemler yapılabilir.</w:t>
      </w:r>
      <w:r>
        <w:t xml:space="preserve">   </w:t>
      </w:r>
    </w:p>
    <w:p w:rsidR="00AE5B6C" w:rsidRDefault="00AE5B6C" w:rsidP="008E383F">
      <w:r>
        <w:t xml:space="preserve">    </w:t>
      </w:r>
    </w:p>
    <w:p w:rsidR="00AE5B6C" w:rsidRDefault="00AE5B6C" w:rsidP="008E383F">
      <w:r>
        <w:t>7)EK=3m.g.h              EL=m.g.3h               EN=2m.g.2h</w:t>
      </w:r>
    </w:p>
    <w:p w:rsidR="00AE5B6C" w:rsidRDefault="00AE5B6C" w:rsidP="008E383F">
      <w:r>
        <w:t>EN</w:t>
      </w:r>
      <w:r>
        <w:rPr>
          <w:rFonts w:cs="Calibri"/>
        </w:rPr>
        <w:t>&gt;</w:t>
      </w:r>
      <w:r>
        <w:t>EK=EL</w:t>
      </w:r>
    </w:p>
    <w:p w:rsidR="00AE5B6C" w:rsidRPr="008E383F" w:rsidRDefault="00AE5B6C" w:rsidP="008E383F"/>
    <w:p w:rsidR="00AE5B6C" w:rsidRDefault="00AE5B6C"/>
    <w:sectPr w:rsidR="00AE5B6C" w:rsidSect="004B42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83F"/>
    <w:rsid w:val="001441AF"/>
    <w:rsid w:val="002C1340"/>
    <w:rsid w:val="003818BD"/>
    <w:rsid w:val="004B42A0"/>
    <w:rsid w:val="004D4ED4"/>
    <w:rsid w:val="005222E9"/>
    <w:rsid w:val="007B2780"/>
    <w:rsid w:val="00823F85"/>
    <w:rsid w:val="008E383F"/>
    <w:rsid w:val="00AE5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83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383F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8E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383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uiPriority w:val="99"/>
    <w:rsid w:val="00823F85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823F8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161</Words>
  <Characters>924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ayse</dc:creator>
  <cp:keywords/>
  <dc:description/>
  <cp:lastModifiedBy>edanur</cp:lastModifiedBy>
  <cp:revision>2</cp:revision>
  <dcterms:created xsi:type="dcterms:W3CDTF">2011-11-14T16:48:00Z</dcterms:created>
  <dcterms:modified xsi:type="dcterms:W3CDTF">2012-12-02T15:28:00Z</dcterms:modified>
</cp:coreProperties>
</file>